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7E674" w14:textId="4CB1C92E" w:rsidR="006B2F86" w:rsidRDefault="00A87DED" w:rsidP="00E71FC3">
      <w:pPr>
        <w:pStyle w:val="NoSpacing"/>
      </w:pPr>
      <w:r>
        <w:rPr>
          <w:u w:val="single"/>
        </w:rPr>
        <w:t>Joan LEDE</w:t>
      </w:r>
      <w:r>
        <w:t xml:space="preserve">     (fl.1433)</w:t>
      </w:r>
    </w:p>
    <w:p w14:paraId="5B7FCC9D" w14:textId="204F2E0D" w:rsidR="00A87DED" w:rsidRDefault="00A87DED" w:rsidP="00E71FC3">
      <w:pPr>
        <w:pStyle w:val="NoSpacing"/>
      </w:pPr>
      <w:r>
        <w:t>of York.</w:t>
      </w:r>
    </w:p>
    <w:p w14:paraId="18A6686A" w14:textId="43006D1F" w:rsidR="00A87DED" w:rsidRDefault="00A87DED" w:rsidP="00E71FC3">
      <w:pPr>
        <w:pStyle w:val="NoSpacing"/>
      </w:pPr>
    </w:p>
    <w:p w14:paraId="02670419" w14:textId="4514F1A6" w:rsidR="00A87DED" w:rsidRDefault="00A87DED" w:rsidP="00E71FC3">
      <w:pPr>
        <w:pStyle w:val="NoSpacing"/>
      </w:pPr>
    </w:p>
    <w:p w14:paraId="2B234AB3" w14:textId="7D4B7A6B" w:rsidR="00A87DED" w:rsidRDefault="00A87DED" w:rsidP="00E71FC3">
      <w:pPr>
        <w:pStyle w:val="NoSpacing"/>
      </w:pPr>
      <w:bookmarkStart w:id="0" w:name="_GoBack"/>
      <w:bookmarkEnd w:id="0"/>
      <w:r>
        <w:t>= Robert.    (W.Y.R. p.103)</w:t>
      </w:r>
    </w:p>
    <w:p w14:paraId="53A44F62" w14:textId="61864DD2" w:rsidR="00A87DED" w:rsidRDefault="00A87DED" w:rsidP="00E71FC3">
      <w:pPr>
        <w:pStyle w:val="NoSpacing"/>
      </w:pPr>
    </w:p>
    <w:p w14:paraId="78646EB7" w14:textId="3FF8653B" w:rsidR="00A87DED" w:rsidRDefault="00A87DED" w:rsidP="00E71FC3">
      <w:pPr>
        <w:pStyle w:val="NoSpacing"/>
      </w:pPr>
    </w:p>
    <w:p w14:paraId="375060ED" w14:textId="56E58AA2" w:rsidR="00A87DED" w:rsidRDefault="00A87DED" w:rsidP="00E71FC3">
      <w:pPr>
        <w:pStyle w:val="NoSpacing"/>
      </w:pPr>
      <w:r>
        <w:t xml:space="preserve">  6 Feb.1433</w:t>
      </w:r>
      <w:r>
        <w:tab/>
        <w:t>She made her Will.   (ibid.)</w:t>
      </w:r>
    </w:p>
    <w:p w14:paraId="3F043C79" w14:textId="5621C7AE" w:rsidR="00A87DED" w:rsidRDefault="00A87DED" w:rsidP="00E71FC3">
      <w:pPr>
        <w:pStyle w:val="NoSpacing"/>
      </w:pPr>
      <w:r>
        <w:t xml:space="preserve">  7 Feb.</w:t>
      </w:r>
      <w:r>
        <w:tab/>
        <w:t>Probate of her Will.   (ibid.)</w:t>
      </w:r>
    </w:p>
    <w:p w14:paraId="68F649A8" w14:textId="4B749E01" w:rsidR="00A87DED" w:rsidRDefault="00A87DED" w:rsidP="00E71FC3">
      <w:pPr>
        <w:pStyle w:val="NoSpacing"/>
      </w:pPr>
    </w:p>
    <w:p w14:paraId="53DE5C63" w14:textId="148B1B82" w:rsidR="00A87DED" w:rsidRDefault="00A87DED" w:rsidP="00E71FC3">
      <w:pPr>
        <w:pStyle w:val="NoSpacing"/>
      </w:pPr>
    </w:p>
    <w:p w14:paraId="37AB0007" w14:textId="5229FFEA" w:rsidR="00A87DED" w:rsidRPr="00A87DED" w:rsidRDefault="00A87DED" w:rsidP="00E71FC3">
      <w:pPr>
        <w:pStyle w:val="NoSpacing"/>
      </w:pPr>
      <w:r>
        <w:t>18 July 2019</w:t>
      </w:r>
    </w:p>
    <w:sectPr w:rsidR="00A87DED" w:rsidRPr="00A87D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D5188" w14:textId="77777777" w:rsidR="00A87DED" w:rsidRDefault="00A87DED" w:rsidP="00E71FC3">
      <w:pPr>
        <w:spacing w:after="0" w:line="240" w:lineRule="auto"/>
      </w:pPr>
      <w:r>
        <w:separator/>
      </w:r>
    </w:p>
  </w:endnote>
  <w:endnote w:type="continuationSeparator" w:id="0">
    <w:p w14:paraId="5A379A47" w14:textId="77777777" w:rsidR="00A87DED" w:rsidRDefault="00A87D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022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0BE97" w14:textId="77777777" w:rsidR="00A87DED" w:rsidRDefault="00A87DED" w:rsidP="00E71FC3">
      <w:pPr>
        <w:spacing w:after="0" w:line="240" w:lineRule="auto"/>
      </w:pPr>
      <w:r>
        <w:separator/>
      </w:r>
    </w:p>
  </w:footnote>
  <w:footnote w:type="continuationSeparator" w:id="0">
    <w:p w14:paraId="6C279291" w14:textId="77777777" w:rsidR="00A87DED" w:rsidRDefault="00A87D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ED"/>
    <w:rsid w:val="001A7C09"/>
    <w:rsid w:val="00577BD5"/>
    <w:rsid w:val="00656CBA"/>
    <w:rsid w:val="006A1F77"/>
    <w:rsid w:val="00700FA8"/>
    <w:rsid w:val="00733BE7"/>
    <w:rsid w:val="00A87DED"/>
    <w:rsid w:val="00AB52E8"/>
    <w:rsid w:val="00B16D3F"/>
    <w:rsid w:val="00BB41AC"/>
    <w:rsid w:val="00E71FC3"/>
    <w:rsid w:val="00EF4813"/>
    <w:rsid w:val="00F3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22AF2"/>
  <w15:chartTrackingRefBased/>
  <w15:docId w15:val="{334086AE-BC75-4BAD-80ED-5680F320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2019-07-18T19:36:00Z</dcterms:created>
  <dcterms:modified xsi:type="dcterms:W3CDTF">2019-07-18T19:38:00Z</dcterms:modified>
</cp:coreProperties>
</file>